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29D" w:rsidRDefault="00A5429D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A5429D" w:rsidRDefault="00A5429D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A5429D" w:rsidRPr="00A833D4" w:rsidRDefault="00A5429D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A5429D" w:rsidRPr="00A833D4" w:rsidRDefault="00A5429D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A5429D" w:rsidRPr="00A833D4" w:rsidRDefault="00A5429D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позачергова сорок восьма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A5429D" w:rsidRPr="00A833D4" w:rsidRDefault="00A5429D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A5429D" w:rsidRPr="00A833D4" w:rsidRDefault="00A5429D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листопада  2019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A542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/>
          <w:bCs/>
          <w:color w:val="000000"/>
          <w:sz w:val="28"/>
          <w:szCs w:val="28"/>
          <w:lang w:val="uk-UA"/>
        </w:rPr>
        <w:t>затвердження технічної документації</w:t>
      </w:r>
    </w:p>
    <w:p w:rsidR="00A542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із землеустрою </w:t>
      </w:r>
      <w:r w:rsidRPr="0070352B">
        <w:rPr>
          <w:b/>
          <w:color w:val="000000"/>
          <w:sz w:val="28"/>
          <w:szCs w:val="28"/>
        </w:rPr>
        <w:t>щодо</w:t>
      </w:r>
      <w:r>
        <w:rPr>
          <w:b/>
          <w:color w:val="000000"/>
          <w:sz w:val="28"/>
          <w:szCs w:val="28"/>
          <w:lang w:val="uk-UA"/>
        </w:rPr>
        <w:t xml:space="preserve"> поділу та об’єднання</w:t>
      </w:r>
    </w:p>
    <w:p w:rsidR="00A5429D" w:rsidRPr="00412D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70352B">
        <w:rPr>
          <w:b/>
          <w:color w:val="000000"/>
          <w:sz w:val="28"/>
          <w:szCs w:val="28"/>
        </w:rPr>
        <w:t>земельн</w:t>
      </w:r>
      <w:r>
        <w:rPr>
          <w:b/>
          <w:color w:val="000000"/>
          <w:sz w:val="28"/>
          <w:szCs w:val="28"/>
          <w:lang w:val="uk-UA"/>
        </w:rPr>
        <w:t xml:space="preserve">их </w:t>
      </w:r>
      <w:r w:rsidRPr="0070352B">
        <w:rPr>
          <w:b/>
          <w:color w:val="000000"/>
          <w:sz w:val="28"/>
          <w:szCs w:val="28"/>
        </w:rPr>
        <w:t xml:space="preserve"> ділян</w:t>
      </w:r>
      <w:r>
        <w:rPr>
          <w:b/>
          <w:color w:val="000000"/>
          <w:sz w:val="28"/>
          <w:szCs w:val="28"/>
          <w:lang w:val="uk-UA"/>
        </w:rPr>
        <w:t>о</w:t>
      </w:r>
      <w:r w:rsidRPr="0070352B">
        <w:rPr>
          <w:b/>
          <w:color w:val="000000"/>
          <w:sz w:val="28"/>
          <w:szCs w:val="28"/>
        </w:rPr>
        <w:t>к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70352B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uk-UA"/>
        </w:rPr>
        <w:t xml:space="preserve">по вул. Мистецькій,16 </w:t>
      </w:r>
    </w:p>
    <w:p w:rsidR="00A5429D" w:rsidRPr="00A833D4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A5429D" w:rsidRPr="00A14A2B" w:rsidRDefault="00A5429D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A14A2B">
        <w:rPr>
          <w:color w:val="000000"/>
          <w:sz w:val="28"/>
          <w:szCs w:val="28"/>
          <w:lang w:val="uk-UA"/>
        </w:rPr>
        <w:t>Розглянувши звернення громадянки Рябко О</w:t>
      </w:r>
      <w:r>
        <w:rPr>
          <w:color w:val="000000"/>
          <w:sz w:val="28"/>
          <w:szCs w:val="28"/>
          <w:lang w:val="uk-UA"/>
        </w:rPr>
        <w:t>.</w:t>
      </w:r>
      <w:r w:rsidRPr="00A14A2B">
        <w:rPr>
          <w:color w:val="000000"/>
          <w:sz w:val="28"/>
          <w:szCs w:val="28"/>
          <w:lang w:val="uk-UA"/>
        </w:rPr>
        <w:t xml:space="preserve"> М</w:t>
      </w:r>
      <w:r>
        <w:rPr>
          <w:color w:val="000000"/>
          <w:sz w:val="28"/>
          <w:szCs w:val="28"/>
          <w:lang w:val="uk-UA"/>
        </w:rPr>
        <w:t>.</w:t>
      </w:r>
      <w:r w:rsidRPr="00A14A2B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Законами України «Про землеустрій», «Про місцеве самоврядування в Україні»,</w:t>
      </w:r>
    </w:p>
    <w:p w:rsidR="00A5429D" w:rsidRPr="00A14A2B" w:rsidRDefault="00A5429D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A5429D" w:rsidRPr="00A14A2B" w:rsidRDefault="00A5429D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14A2B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A5429D" w:rsidRPr="00A14A2B" w:rsidRDefault="00A5429D" w:rsidP="0070352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A14A2B">
        <w:rPr>
          <w:color w:val="00000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14A2B">
        <w:rPr>
          <w:color w:val="000000"/>
          <w:sz w:val="28"/>
          <w:szCs w:val="28"/>
          <w:lang w:val="uk-UA"/>
        </w:rPr>
        <w:t xml:space="preserve"> </w:t>
      </w:r>
    </w:p>
    <w:p w:rsidR="00A5429D" w:rsidRPr="00A14A2B" w:rsidRDefault="00A5429D" w:rsidP="00412D9D">
      <w:pPr>
        <w:tabs>
          <w:tab w:val="left" w:pos="142"/>
        </w:tabs>
        <w:jc w:val="both"/>
        <w:rPr>
          <w:color w:val="000000"/>
          <w:sz w:val="28"/>
          <w:szCs w:val="28"/>
        </w:rPr>
      </w:pPr>
      <w:r w:rsidRPr="00A14A2B">
        <w:rPr>
          <w:color w:val="000000"/>
          <w:sz w:val="28"/>
          <w:szCs w:val="28"/>
        </w:rPr>
        <w:t xml:space="preserve">          Відповідно до поданої заяви </w:t>
      </w:r>
      <w:r w:rsidRPr="00A14A2B">
        <w:rPr>
          <w:b/>
          <w:color w:val="000000"/>
          <w:sz w:val="28"/>
          <w:szCs w:val="28"/>
        </w:rPr>
        <w:t>громадянки Рябко Олени Миколаївни</w:t>
      </w:r>
      <w:r w:rsidRPr="00A14A2B">
        <w:rPr>
          <w:color w:val="000000"/>
          <w:sz w:val="28"/>
          <w:szCs w:val="28"/>
        </w:rPr>
        <w:t xml:space="preserve">  затвердити технічну документацію із землеустрою щодо об’єднання  земельних ділянки  за адресою: м. Лубни, вул. Мистецька,</w:t>
      </w:r>
      <w:r>
        <w:rPr>
          <w:color w:val="000000"/>
          <w:sz w:val="28"/>
          <w:szCs w:val="28"/>
        </w:rPr>
        <w:t xml:space="preserve"> </w:t>
      </w:r>
      <w:r w:rsidRPr="00A14A2B">
        <w:rPr>
          <w:color w:val="000000"/>
          <w:sz w:val="28"/>
          <w:szCs w:val="28"/>
        </w:rPr>
        <w:t xml:space="preserve">16,  </w:t>
      </w:r>
      <w:r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007 га"/>
        </w:smartTagPr>
        <w:r>
          <w:rPr>
            <w:sz w:val="28"/>
            <w:szCs w:val="28"/>
          </w:rPr>
          <w:t>0,0007 га</w:t>
        </w:r>
      </w:smartTag>
      <w:r>
        <w:rPr>
          <w:sz w:val="28"/>
          <w:szCs w:val="28"/>
        </w:rPr>
        <w:t xml:space="preserve">, кадастровий номер 5310700000:06:005:0097 та </w:t>
      </w:r>
      <w:r w:rsidRPr="00A14A2B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143 га"/>
        </w:smartTagPr>
        <w:r w:rsidRPr="00A14A2B">
          <w:rPr>
            <w:color w:val="000000"/>
            <w:sz w:val="28"/>
            <w:szCs w:val="28"/>
          </w:rPr>
          <w:t>0,0143 га</w:t>
        </w:r>
      </w:smartTag>
      <w:r w:rsidRPr="00A14A2B">
        <w:rPr>
          <w:bCs/>
          <w:color w:val="000000"/>
          <w:sz w:val="28"/>
          <w:szCs w:val="28"/>
        </w:rPr>
        <w:t>,</w:t>
      </w:r>
      <w:r w:rsidRPr="00A14A2B">
        <w:rPr>
          <w:color w:val="000000"/>
          <w:sz w:val="28"/>
          <w:szCs w:val="28"/>
        </w:rPr>
        <w:t xml:space="preserve">  кадастровий номер 5310700000:06:005:0099, за цільовим призначенням – для  будівництва та обслуговування будівель торгівлі та надати об’єднану земельну ділянку в оренду громадянці Рябко О</w:t>
      </w:r>
      <w:r>
        <w:rPr>
          <w:color w:val="000000"/>
          <w:sz w:val="28"/>
          <w:szCs w:val="28"/>
        </w:rPr>
        <w:t>.</w:t>
      </w:r>
      <w:r w:rsidRPr="00A14A2B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.</w:t>
      </w:r>
      <w:r w:rsidRPr="00A14A2B">
        <w:rPr>
          <w:color w:val="000000"/>
          <w:sz w:val="28"/>
          <w:szCs w:val="28"/>
        </w:rPr>
        <w:t xml:space="preserve"> терміном на  двадцять  років. </w:t>
      </w:r>
      <w:r w:rsidRPr="00A14A2B">
        <w:rPr>
          <w:color w:val="000000"/>
          <w:sz w:val="28"/>
          <w:szCs w:val="28"/>
        </w:rPr>
        <w:tab/>
      </w:r>
      <w:r w:rsidRPr="00A14A2B">
        <w:rPr>
          <w:color w:val="000000"/>
          <w:sz w:val="28"/>
          <w:szCs w:val="28"/>
        </w:rPr>
        <w:tab/>
      </w:r>
    </w:p>
    <w:p w:rsidR="00A5429D" w:rsidRPr="00A14A2B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</w:p>
    <w:p w:rsidR="00A542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A5429D" w:rsidRDefault="00A5429D" w:rsidP="0070352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A5429D" w:rsidRDefault="00A5429D" w:rsidP="0070352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Грицаєнко</w:t>
      </w: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70352B">
      <w:pPr>
        <w:jc w:val="center"/>
      </w:pPr>
    </w:p>
    <w:p w:rsidR="00A5429D" w:rsidRDefault="00A5429D" w:rsidP="003236F4"/>
    <w:p w:rsidR="00A5429D" w:rsidRDefault="00A5429D" w:rsidP="0070352B"/>
    <w:p w:rsidR="00A5429D" w:rsidRDefault="00A5429D" w:rsidP="0070352B"/>
    <w:p w:rsidR="00A5429D" w:rsidRDefault="00A5429D"/>
    <w:sectPr w:rsidR="00A5429D" w:rsidSect="0070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82370"/>
    <w:rsid w:val="0009245D"/>
    <w:rsid w:val="00280CB1"/>
    <w:rsid w:val="002B46A3"/>
    <w:rsid w:val="00310421"/>
    <w:rsid w:val="003236F4"/>
    <w:rsid w:val="00412D9D"/>
    <w:rsid w:val="005B44EB"/>
    <w:rsid w:val="006300B1"/>
    <w:rsid w:val="00667896"/>
    <w:rsid w:val="0070352B"/>
    <w:rsid w:val="00772BFB"/>
    <w:rsid w:val="00967029"/>
    <w:rsid w:val="009C0FEF"/>
    <w:rsid w:val="00A14A2B"/>
    <w:rsid w:val="00A5429D"/>
    <w:rsid w:val="00A833D4"/>
    <w:rsid w:val="00B55EC7"/>
    <w:rsid w:val="00BA039C"/>
    <w:rsid w:val="00CB4393"/>
    <w:rsid w:val="00D67834"/>
    <w:rsid w:val="00DC19AE"/>
    <w:rsid w:val="00DF2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DefaultParagraphFont"/>
    <w:uiPriority w:val="99"/>
    <w:rsid w:val="0070352B"/>
    <w:rPr>
      <w:rFonts w:cs="Times New Roman"/>
    </w:rPr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289</Words>
  <Characters>1648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2019-11-04T07:20:00Z</dcterms:created>
  <dcterms:modified xsi:type="dcterms:W3CDTF">2019-11-04T07:20:00Z</dcterms:modified>
</cp:coreProperties>
</file>